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0276D" w14:textId="77777777" w:rsidR="008A18F9" w:rsidRDefault="008A18F9" w:rsidP="008A18F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BYSSHOP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fl.1485)</w:t>
      </w:r>
    </w:p>
    <w:p w14:paraId="437542AF" w14:textId="77777777" w:rsidR="008A18F9" w:rsidRDefault="008A18F9" w:rsidP="008A18F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Coton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by South </w:t>
      </w:r>
      <w:proofErr w:type="spellStart"/>
      <w:r>
        <w:rPr>
          <w:rFonts w:ascii="Times New Roman" w:hAnsi="Times New Roman" w:cs="Times New Roman"/>
          <w:sz w:val="24"/>
          <w:szCs w:val="24"/>
        </w:rPr>
        <w:t>Leverton</w:t>
      </w:r>
      <w:proofErr w:type="spellEnd"/>
      <w:r>
        <w:rPr>
          <w:rFonts w:ascii="Times New Roman" w:hAnsi="Times New Roman" w:cs="Times New Roman"/>
          <w:sz w:val="24"/>
          <w:szCs w:val="24"/>
        </w:rPr>
        <w:t>, Nottinghamshire. Husbandman.</w:t>
      </w:r>
    </w:p>
    <w:p w14:paraId="048C155C" w14:textId="77777777" w:rsidR="008A18F9" w:rsidRDefault="008A18F9" w:rsidP="008A18F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1C1F79" w14:textId="77777777" w:rsidR="008A18F9" w:rsidRDefault="008A18F9" w:rsidP="008A18F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F02F84" w14:textId="77777777" w:rsidR="008A18F9" w:rsidRDefault="008A18F9" w:rsidP="008A18F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1485</w:t>
      </w:r>
      <w:r>
        <w:rPr>
          <w:rFonts w:ascii="Times New Roman" w:hAnsi="Times New Roman" w:cs="Times New Roman"/>
          <w:sz w:val="24"/>
          <w:szCs w:val="24"/>
        </w:rPr>
        <w:tab/>
        <w:t xml:space="preserve">George </w:t>
      </w:r>
      <w:proofErr w:type="spellStart"/>
      <w:r>
        <w:rPr>
          <w:rFonts w:ascii="Times New Roman" w:hAnsi="Times New Roman" w:cs="Times New Roman"/>
          <w:sz w:val="24"/>
          <w:szCs w:val="24"/>
        </w:rPr>
        <w:t>Crondare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East Retford(q.v.), brought a plaint of debt against him,</w:t>
      </w:r>
    </w:p>
    <w:p w14:paraId="3B5B842A" w14:textId="77777777" w:rsidR="008A18F9" w:rsidRDefault="008A18F9" w:rsidP="008A18F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Carre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West Retford(q.v.)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Blakinall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Eaton(q.v.).</w:t>
      </w:r>
    </w:p>
    <w:p w14:paraId="40EA155A" w14:textId="77777777" w:rsidR="008A18F9" w:rsidRDefault="008A18F9" w:rsidP="008A18F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D963DC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https://waalt.uh.edu/index.php/CP40/892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6F41EC38" w14:textId="77777777" w:rsidR="008A18F9" w:rsidRDefault="008A18F9" w:rsidP="008A18F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1007F8" w14:textId="77777777" w:rsidR="008A18F9" w:rsidRDefault="008A18F9" w:rsidP="008A18F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0E9707" w14:textId="77777777" w:rsidR="008A18F9" w:rsidRDefault="008A18F9" w:rsidP="008A18F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September 2022</w:t>
      </w:r>
    </w:p>
    <w:p w14:paraId="650628B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503CD3" w14:textId="77777777" w:rsidR="008A18F9" w:rsidRDefault="008A18F9" w:rsidP="009139A6">
      <w:r>
        <w:separator/>
      </w:r>
    </w:p>
  </w:endnote>
  <w:endnote w:type="continuationSeparator" w:id="0">
    <w:p w14:paraId="278D8582" w14:textId="77777777" w:rsidR="008A18F9" w:rsidRDefault="008A18F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4981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2027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A1E7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55FFD7" w14:textId="77777777" w:rsidR="008A18F9" w:rsidRDefault="008A18F9" w:rsidP="009139A6">
      <w:r>
        <w:separator/>
      </w:r>
    </w:p>
  </w:footnote>
  <w:footnote w:type="continuationSeparator" w:id="0">
    <w:p w14:paraId="24741E5F" w14:textId="77777777" w:rsidR="008A18F9" w:rsidRDefault="008A18F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5B51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EB11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DA08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8F9"/>
    <w:rsid w:val="000666E0"/>
    <w:rsid w:val="002510B7"/>
    <w:rsid w:val="005C130B"/>
    <w:rsid w:val="00826F5C"/>
    <w:rsid w:val="008A18F9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25446B"/>
  <w15:chartTrackingRefBased/>
  <w15:docId w15:val="{848875A0-02E5-41F6-908C-F8552754B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A18F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9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2022-09-23T18:54:00Z</dcterms:created>
  <dcterms:modified xsi:type="dcterms:W3CDTF">2022-09-23T18:55:00Z</dcterms:modified>
</cp:coreProperties>
</file>